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C8071" w14:textId="77777777" w:rsidR="00797224" w:rsidRDefault="00797224" w:rsidP="007972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PYCHARD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58981F3A" w14:textId="77777777" w:rsidR="00797224" w:rsidRDefault="00797224" w:rsidP="007972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EF2EC67" w14:textId="77777777" w:rsidR="00797224" w:rsidRDefault="00797224" w:rsidP="0079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6420AF" w14:textId="77777777" w:rsidR="00797224" w:rsidRDefault="00797224" w:rsidP="0079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469751" w14:textId="77777777" w:rsidR="00797224" w:rsidRDefault="00797224" w:rsidP="007972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Mar.1412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327CBAD" w14:textId="77777777" w:rsidR="00797224" w:rsidRDefault="00797224" w:rsidP="00797224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68BD9019" w14:textId="77777777" w:rsidR="00797224" w:rsidRDefault="00797224" w:rsidP="007972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B4E10A2" w14:textId="77777777" w:rsidR="00797224" w:rsidRDefault="00797224" w:rsidP="0079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E0F2DE" w14:textId="77777777" w:rsidR="00797224" w:rsidRDefault="00797224" w:rsidP="00797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D1E439" w14:textId="77777777" w:rsidR="00797224" w:rsidRDefault="00797224" w:rsidP="007972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2023</w:t>
      </w:r>
    </w:p>
    <w:p w14:paraId="1F9919D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ADC9A" w14:textId="77777777" w:rsidR="00797224" w:rsidRDefault="00797224" w:rsidP="009139A6">
      <w:r>
        <w:separator/>
      </w:r>
    </w:p>
  </w:endnote>
  <w:endnote w:type="continuationSeparator" w:id="0">
    <w:p w14:paraId="48531241" w14:textId="77777777" w:rsidR="00797224" w:rsidRDefault="007972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4B5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A84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56D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159BF" w14:textId="77777777" w:rsidR="00797224" w:rsidRDefault="00797224" w:rsidP="009139A6">
      <w:r>
        <w:separator/>
      </w:r>
    </w:p>
  </w:footnote>
  <w:footnote w:type="continuationSeparator" w:id="0">
    <w:p w14:paraId="73073CC0" w14:textId="77777777" w:rsidR="00797224" w:rsidRDefault="007972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ECC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A17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35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224"/>
    <w:rsid w:val="000666E0"/>
    <w:rsid w:val="002510B7"/>
    <w:rsid w:val="005C130B"/>
    <w:rsid w:val="0079722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C85C8"/>
  <w15:chartTrackingRefBased/>
  <w15:docId w15:val="{8308959C-2CBD-4FB1-80AC-9DFF17FC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224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2023-04-10T18:52:00Z</dcterms:created>
  <dcterms:modified xsi:type="dcterms:W3CDTF">2023-04-10T18:53:00Z</dcterms:modified>
</cp:coreProperties>
</file>